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17B36" w14:textId="77777777" w:rsidR="0054224C" w:rsidRDefault="0054224C" w:rsidP="005422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BOTILLER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6A40B12A" w14:textId="77777777" w:rsidR="0054224C" w:rsidRDefault="0054224C" w:rsidP="005422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Colchester. Merchant.</w:t>
      </w:r>
    </w:p>
    <w:p w14:paraId="4ED97D56" w14:textId="77777777" w:rsidR="0054224C" w:rsidRDefault="0054224C" w:rsidP="0054224C">
      <w:pPr>
        <w:rPr>
          <w:rFonts w:ascii="Times New Roman" w:hAnsi="Times New Roman" w:cs="Times New Roman"/>
          <w:sz w:val="24"/>
          <w:szCs w:val="24"/>
        </w:rPr>
      </w:pPr>
    </w:p>
    <w:p w14:paraId="08AA275C" w14:textId="77777777" w:rsidR="0054224C" w:rsidRDefault="0054224C" w:rsidP="0054224C">
      <w:pPr>
        <w:rPr>
          <w:rFonts w:ascii="Times New Roman" w:hAnsi="Times New Roman" w:cs="Times New Roman"/>
          <w:sz w:val="24"/>
          <w:szCs w:val="24"/>
        </w:rPr>
      </w:pPr>
    </w:p>
    <w:p w14:paraId="02B4A31B" w14:textId="77777777" w:rsidR="0054224C" w:rsidRDefault="0054224C" w:rsidP="005422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>He appears in the Plea Rolls.</w:t>
      </w:r>
    </w:p>
    <w:p w14:paraId="66E1FC80" w14:textId="77777777" w:rsidR="0054224C" w:rsidRDefault="0054224C" w:rsidP="005422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(https://waalt.uh.edu/index.php/CP40/861)</w:t>
      </w:r>
    </w:p>
    <w:p w14:paraId="06A0B577" w14:textId="77777777" w:rsidR="0054224C" w:rsidRDefault="0054224C" w:rsidP="0054224C">
      <w:pPr>
        <w:rPr>
          <w:rFonts w:ascii="Times New Roman" w:hAnsi="Times New Roman" w:cs="Times New Roman"/>
          <w:sz w:val="24"/>
          <w:szCs w:val="24"/>
        </w:rPr>
      </w:pPr>
    </w:p>
    <w:p w14:paraId="5E5E3D1E" w14:textId="77777777" w:rsidR="0054224C" w:rsidRDefault="0054224C" w:rsidP="0054224C">
      <w:pPr>
        <w:rPr>
          <w:rFonts w:ascii="Times New Roman" w:hAnsi="Times New Roman" w:cs="Times New Roman"/>
          <w:sz w:val="24"/>
          <w:szCs w:val="24"/>
        </w:rPr>
      </w:pPr>
    </w:p>
    <w:p w14:paraId="605B8C27" w14:textId="77777777" w:rsidR="0054224C" w:rsidRPr="00F21D92" w:rsidRDefault="0054224C" w:rsidP="005422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January 2022</w:t>
      </w:r>
    </w:p>
    <w:p w14:paraId="6BABA97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6B284" w14:textId="77777777" w:rsidR="0054224C" w:rsidRDefault="0054224C" w:rsidP="009139A6">
      <w:r>
        <w:separator/>
      </w:r>
    </w:p>
  </w:endnote>
  <w:endnote w:type="continuationSeparator" w:id="0">
    <w:p w14:paraId="55BA30C7" w14:textId="77777777" w:rsidR="0054224C" w:rsidRDefault="0054224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3D52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1C1A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F39A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16930" w14:textId="77777777" w:rsidR="0054224C" w:rsidRDefault="0054224C" w:rsidP="009139A6">
      <w:r>
        <w:separator/>
      </w:r>
    </w:p>
  </w:footnote>
  <w:footnote w:type="continuationSeparator" w:id="0">
    <w:p w14:paraId="1A755CAC" w14:textId="77777777" w:rsidR="0054224C" w:rsidRDefault="0054224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180D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7B98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1A92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24C"/>
    <w:rsid w:val="000666E0"/>
    <w:rsid w:val="002510B7"/>
    <w:rsid w:val="0054224C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F52B67"/>
  <w15:chartTrackingRefBased/>
  <w15:docId w15:val="{FBCC9DDB-CB45-4A96-B6B4-E68634CDF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224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2022-01-13T20:15:00Z</dcterms:created>
  <dcterms:modified xsi:type="dcterms:W3CDTF">2022-01-13T20:15:00Z</dcterms:modified>
</cp:coreProperties>
</file>